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CBC2" w14:textId="77777777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PYGGE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3F38F4A" w14:textId="77777777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Wisbech, Cambridgeshire. Husbandman.</w:t>
      </w:r>
    </w:p>
    <w:p w14:paraId="61CD0477" w14:textId="77777777" w:rsidR="004005CC" w:rsidRDefault="004005CC" w:rsidP="004005CC">
      <w:pPr>
        <w:rPr>
          <w:rFonts w:ascii="Times New Roman" w:hAnsi="Times New Roman" w:cs="Times New Roman"/>
        </w:rPr>
      </w:pPr>
    </w:p>
    <w:p w14:paraId="11314072" w14:textId="77777777" w:rsidR="004005CC" w:rsidRDefault="004005CC" w:rsidP="004005CC">
      <w:pPr>
        <w:rPr>
          <w:rFonts w:ascii="Times New Roman" w:hAnsi="Times New Roman" w:cs="Times New Roman"/>
        </w:rPr>
      </w:pPr>
    </w:p>
    <w:p w14:paraId="29820884" w14:textId="77777777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Arnold </w:t>
      </w:r>
      <w:proofErr w:type="spellStart"/>
      <w:r>
        <w:rPr>
          <w:rFonts w:ascii="Times New Roman" w:hAnsi="Times New Roman" w:cs="Times New Roman"/>
        </w:rPr>
        <w:t>Fedys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Brythwalton</w:t>
      </w:r>
      <w:proofErr w:type="spellEnd"/>
      <w:r>
        <w:rPr>
          <w:rFonts w:ascii="Times New Roman" w:hAnsi="Times New Roman" w:cs="Times New Roman"/>
        </w:rPr>
        <w:t>(q.v.), both of London,</w:t>
      </w:r>
    </w:p>
    <w:p w14:paraId="7C8D8525" w14:textId="77777777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tailors, brought a plaint of debt against him and Nicholas </w:t>
      </w:r>
      <w:proofErr w:type="spellStart"/>
      <w:r>
        <w:rPr>
          <w:rFonts w:ascii="Times New Roman" w:hAnsi="Times New Roman" w:cs="Times New Roman"/>
        </w:rPr>
        <w:t>Stywar</w:t>
      </w:r>
      <w:proofErr w:type="spellEnd"/>
      <w:r>
        <w:rPr>
          <w:rFonts w:ascii="Times New Roman" w:hAnsi="Times New Roman" w:cs="Times New Roman"/>
        </w:rPr>
        <w:t>(q.v.).</w:t>
      </w:r>
    </w:p>
    <w:p w14:paraId="5C39CA6F" w14:textId="47352A03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F15DDC" w:rsidRPr="00563FC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D998A95" w14:textId="77777777" w:rsidR="00F15DDC" w:rsidRDefault="00F15DDC" w:rsidP="00F15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Paynell</w:t>
      </w:r>
      <w:proofErr w:type="spellEnd"/>
      <w:r>
        <w:rPr>
          <w:rFonts w:ascii="Times New Roman" w:hAnsi="Times New Roman" w:cs="Times New Roman"/>
        </w:rPr>
        <w:t xml:space="preserve"> of Toft by Boston, Lincolnshire(q.v.), brought a plaint</w:t>
      </w:r>
    </w:p>
    <w:p w14:paraId="666659A2" w14:textId="77777777" w:rsidR="00F15DDC" w:rsidRDefault="00F15DDC" w:rsidP="00F15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him.</w:t>
      </w:r>
    </w:p>
    <w:p w14:paraId="607C28E6" w14:textId="6774535A" w:rsidR="00F15DDC" w:rsidRDefault="00F15DDC" w:rsidP="00F15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63FC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772A875" w14:textId="77777777" w:rsidR="00F15DDC" w:rsidRDefault="00F15DDC" w:rsidP="00F15DDC">
      <w:pPr>
        <w:rPr>
          <w:rFonts w:ascii="Times New Roman" w:hAnsi="Times New Roman" w:cs="Times New Roman"/>
        </w:rPr>
      </w:pPr>
    </w:p>
    <w:p w14:paraId="3017F70A" w14:textId="77777777" w:rsidR="004005CC" w:rsidRDefault="004005CC" w:rsidP="004005CC">
      <w:pPr>
        <w:rPr>
          <w:rFonts w:ascii="Times New Roman" w:hAnsi="Times New Roman" w:cs="Times New Roman"/>
        </w:rPr>
      </w:pPr>
    </w:p>
    <w:p w14:paraId="226D17FF" w14:textId="77777777" w:rsidR="004005CC" w:rsidRDefault="004005CC" w:rsidP="004005CC">
      <w:pPr>
        <w:rPr>
          <w:rFonts w:ascii="Times New Roman" w:hAnsi="Times New Roman" w:cs="Times New Roman"/>
        </w:rPr>
      </w:pPr>
    </w:p>
    <w:p w14:paraId="4E3E518D" w14:textId="74AE85A0" w:rsidR="004005CC" w:rsidRDefault="004005C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14:paraId="66493479" w14:textId="42BA467F" w:rsidR="00F15DDC" w:rsidRDefault="00F15DDC" w:rsidP="00400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April 2019</w:t>
      </w:r>
      <w:bookmarkStart w:id="0" w:name="_GoBack"/>
      <w:bookmarkEnd w:id="0"/>
    </w:p>
    <w:p w14:paraId="47CB65BD" w14:textId="77777777" w:rsidR="006B2F86" w:rsidRPr="00E71FC3" w:rsidRDefault="00F15DDC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D197" w14:textId="77777777" w:rsidR="004005CC" w:rsidRDefault="004005CC" w:rsidP="00E71FC3">
      <w:r>
        <w:separator/>
      </w:r>
    </w:p>
  </w:endnote>
  <w:endnote w:type="continuationSeparator" w:id="0">
    <w:p w14:paraId="0723064F" w14:textId="77777777" w:rsidR="004005CC" w:rsidRDefault="004005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224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AE37E" w14:textId="77777777" w:rsidR="004005CC" w:rsidRDefault="004005CC" w:rsidP="00E71FC3">
      <w:r>
        <w:separator/>
      </w:r>
    </w:p>
  </w:footnote>
  <w:footnote w:type="continuationSeparator" w:id="0">
    <w:p w14:paraId="45650DA0" w14:textId="77777777" w:rsidR="004005CC" w:rsidRDefault="004005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5CC"/>
    <w:rsid w:val="001A7C09"/>
    <w:rsid w:val="004005C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14E3B"/>
  <w15:chartTrackingRefBased/>
  <w15:docId w15:val="{212433FD-5F38-4CBA-AEB9-783EA3D7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5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15D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5D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2017-10-14T21:19:00Z</dcterms:created>
  <dcterms:modified xsi:type="dcterms:W3CDTF">2019-04-04T09:35:00Z</dcterms:modified>
</cp:coreProperties>
</file>